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3AAEF" w14:textId="0DD48D35" w:rsidR="00BA00AB" w:rsidRDefault="002A7F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CLAPSHAM</w:t>
      </w:r>
      <w:r>
        <w:rPr>
          <w:rFonts w:ascii="Times New Roman" w:hAnsi="Times New Roman" w:cs="Times New Roman"/>
          <w:sz w:val="24"/>
          <w:szCs w:val="24"/>
        </w:rPr>
        <w:t xml:space="preserve">      (fl.1424)</w:t>
      </w:r>
    </w:p>
    <w:p w14:paraId="2E39F063" w14:textId="7FC7E066" w:rsidR="002A7F66" w:rsidRDefault="002A7F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F8B279" w14:textId="2CE3AAE5" w:rsidR="002A7F66" w:rsidRDefault="002A7F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7F65E5" w14:textId="3D7E4780" w:rsidR="002A7F66" w:rsidRDefault="002A7F66" w:rsidP="002A7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was appointed Sheriff of Surrey and Sussex.   (C.F.R. 1422-30 </w:t>
      </w:r>
      <w:r>
        <w:rPr>
          <w:rFonts w:ascii="Times New Roman" w:hAnsi="Times New Roman" w:cs="Times New Roman"/>
          <w:sz w:val="24"/>
          <w:szCs w:val="24"/>
        </w:rPr>
        <w:t>88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74F368" w14:textId="77777777" w:rsidR="002A7F66" w:rsidRDefault="002A7F66" w:rsidP="002A7F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AC83A" w14:textId="77777777" w:rsidR="002A7F66" w:rsidRDefault="002A7F66" w:rsidP="002A7F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1FCBFD" w14:textId="1FD04532" w:rsidR="002A7F66" w:rsidRPr="002A7F66" w:rsidRDefault="002A7F66" w:rsidP="002A7F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2021</w:t>
      </w:r>
    </w:p>
    <w:sectPr w:rsidR="002A7F66" w:rsidRPr="002A7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64B93" w14:textId="77777777" w:rsidR="002A7F66" w:rsidRDefault="002A7F66" w:rsidP="009139A6">
      <w:r>
        <w:separator/>
      </w:r>
    </w:p>
  </w:endnote>
  <w:endnote w:type="continuationSeparator" w:id="0">
    <w:p w14:paraId="67F7BC31" w14:textId="77777777" w:rsidR="002A7F66" w:rsidRDefault="002A7F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87A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3C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E6C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1780D" w14:textId="77777777" w:rsidR="002A7F66" w:rsidRDefault="002A7F66" w:rsidP="009139A6">
      <w:r>
        <w:separator/>
      </w:r>
    </w:p>
  </w:footnote>
  <w:footnote w:type="continuationSeparator" w:id="0">
    <w:p w14:paraId="78E13FBA" w14:textId="77777777" w:rsidR="002A7F66" w:rsidRDefault="002A7F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0C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F6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19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F66"/>
    <w:rsid w:val="000666E0"/>
    <w:rsid w:val="002510B7"/>
    <w:rsid w:val="002A7F6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AA048"/>
  <w15:chartTrackingRefBased/>
  <w15:docId w15:val="{894DAE3F-CC17-489D-8317-EDFCDC33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2021-12-29T08:06:00Z</dcterms:created>
  <dcterms:modified xsi:type="dcterms:W3CDTF">2021-12-29T08:07:00Z</dcterms:modified>
</cp:coreProperties>
</file>